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8EA5D" w14:textId="77777777" w:rsidR="00366020" w:rsidRDefault="00795347" w:rsidP="00795347">
      <w:pPr>
        <w:pStyle w:val="Titel1-blauw"/>
      </w:pPr>
      <w:r w:rsidRPr="00795347">
        <w:t>Bijlage 0</w:t>
      </w:r>
      <w:r w:rsidR="00193ED2">
        <w:t>1</w:t>
      </w:r>
      <w:r w:rsidRPr="00795347">
        <w:t>: Inschrijvingsbiljet</w:t>
      </w:r>
      <w:r w:rsidR="00366020">
        <w:t xml:space="preserve"> </w:t>
      </w:r>
    </w:p>
    <w:p w14:paraId="7CE3EEA0" w14:textId="09F93CC7" w:rsidR="00366020" w:rsidRPr="00366020" w:rsidRDefault="00366020" w:rsidP="00795347">
      <w:pPr>
        <w:pStyle w:val="Titel1-blauw"/>
        <w:rPr>
          <w:sz w:val="24"/>
          <w:szCs w:val="20"/>
        </w:rPr>
      </w:pPr>
      <w:r>
        <w:rPr>
          <w:sz w:val="24"/>
          <w:szCs w:val="20"/>
        </w:rPr>
        <w:t>B</w:t>
      </w:r>
      <w:r w:rsidRPr="00366020">
        <w:rPr>
          <w:sz w:val="24"/>
          <w:szCs w:val="20"/>
        </w:rPr>
        <w:t>etreft dus één inschrijfsom bestaande uit :</w:t>
      </w:r>
    </w:p>
    <w:p w14:paraId="3E4A89A4" w14:textId="5B8E4B19" w:rsidR="00795347" w:rsidRPr="00366020" w:rsidRDefault="00366020" w:rsidP="00795347">
      <w:pPr>
        <w:pStyle w:val="Titel1-blauw"/>
        <w:rPr>
          <w:sz w:val="24"/>
          <w:szCs w:val="20"/>
        </w:rPr>
      </w:pPr>
      <w:r w:rsidRPr="00366020">
        <w:rPr>
          <w:sz w:val="24"/>
          <w:szCs w:val="20"/>
        </w:rPr>
        <w:t>Totaalsom basisovereenkomst + totaalsom raamovereenkomst</w:t>
      </w:r>
      <w:r w:rsidR="00795347" w:rsidRPr="00366020">
        <w:rPr>
          <w:sz w:val="24"/>
          <w:szCs w:val="20"/>
        </w:rPr>
        <w:t xml:space="preserve"> </w:t>
      </w:r>
    </w:p>
    <w:p w14:paraId="4C8F3749" w14:textId="43E13191"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Inschrijvingsbiljet </w:t>
      </w:r>
      <w:r w:rsidR="00A25869" w:rsidRPr="009B705A">
        <w:rPr>
          <w:rFonts w:ascii="Calibri" w:hAnsi="Calibri"/>
          <w:color w:val="000000" w:themeColor="text1"/>
          <w:sz w:val="20"/>
          <w:szCs w:val="20"/>
        </w:rPr>
        <w:t>behorende bij inschrijvingsleidraad “</w:t>
      </w:r>
      <w:r w:rsidR="00B27E12">
        <w:rPr>
          <w:rFonts w:ascii="Calibri" w:hAnsi="Calibri"/>
          <w:color w:val="000000" w:themeColor="text1"/>
          <w:sz w:val="20"/>
          <w:szCs w:val="20"/>
        </w:rPr>
        <w:t>Geïntegreerd</w:t>
      </w:r>
      <w:r w:rsidR="00B03221" w:rsidRPr="009B705A">
        <w:rPr>
          <w:rFonts w:ascii="Calibri" w:hAnsi="Calibri"/>
          <w:color w:val="000000" w:themeColor="text1"/>
          <w:sz w:val="20"/>
          <w:szCs w:val="20"/>
        </w:rPr>
        <w:t xml:space="preserve"> Integraal Beheer Openbare Ruimte </w:t>
      </w:r>
      <w:r w:rsidR="00A25869" w:rsidRPr="009B705A">
        <w:rPr>
          <w:rFonts w:ascii="Calibri" w:hAnsi="Calibri"/>
          <w:color w:val="000000" w:themeColor="text1"/>
          <w:sz w:val="20"/>
          <w:szCs w:val="20"/>
        </w:rPr>
        <w:t xml:space="preserve">te Loon op Zand” met kenmerk </w:t>
      </w:r>
      <w:r w:rsidR="00B27E12">
        <w:rPr>
          <w:rFonts w:ascii="Calibri" w:hAnsi="Calibri"/>
          <w:sz w:val="20"/>
          <w:szCs w:val="20"/>
        </w:rPr>
        <w:t>220070</w:t>
      </w:r>
      <w:r w:rsidR="00330210">
        <w:rPr>
          <w:rFonts w:ascii="Calibri" w:hAnsi="Calibri"/>
          <w:sz w:val="20"/>
          <w:szCs w:val="20"/>
        </w:rPr>
        <w:t>_CDO_004_v</w:t>
      </w:r>
      <w:r w:rsidR="00047220">
        <w:rPr>
          <w:rFonts w:ascii="Calibri" w:hAnsi="Calibri"/>
          <w:sz w:val="20"/>
          <w:szCs w:val="20"/>
        </w:rPr>
        <w:t>6</w:t>
      </w:r>
    </w:p>
    <w:p w14:paraId="2D48DC23" w14:textId="6806FF89"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A)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1)</w:t>
      </w:r>
    </w:p>
    <w:p w14:paraId="5F3204C7" w14:textId="77777777" w:rsidR="00795347" w:rsidRPr="009B705A" w:rsidRDefault="00795347" w:rsidP="00795347">
      <w:pPr>
        <w:rPr>
          <w:rFonts w:ascii="Calibri" w:hAnsi="Calibri"/>
          <w:color w:val="000000" w:themeColor="text1"/>
          <w:sz w:val="20"/>
          <w:szCs w:val="20"/>
        </w:rPr>
      </w:pPr>
    </w:p>
    <w:p w14:paraId="1CEE2CDF" w14:textId="6F860D26"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gevestigd te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2)</w:t>
      </w:r>
    </w:p>
    <w:p w14:paraId="783C3409" w14:textId="77777777" w:rsidR="00795347" w:rsidRPr="009B705A" w:rsidRDefault="00795347" w:rsidP="00795347">
      <w:pPr>
        <w:rPr>
          <w:rFonts w:ascii="Calibri" w:hAnsi="Calibri"/>
          <w:color w:val="000000" w:themeColor="text1"/>
          <w:sz w:val="20"/>
          <w:szCs w:val="20"/>
        </w:rPr>
      </w:pPr>
    </w:p>
    <w:p w14:paraId="38A532FC" w14:textId="04B3579B"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B)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1)</w:t>
      </w:r>
    </w:p>
    <w:p w14:paraId="34A1AECF" w14:textId="77777777" w:rsidR="00795347" w:rsidRPr="009B705A" w:rsidRDefault="00795347" w:rsidP="00795347">
      <w:pPr>
        <w:rPr>
          <w:rFonts w:ascii="Calibri" w:hAnsi="Calibri"/>
          <w:color w:val="000000" w:themeColor="text1"/>
          <w:sz w:val="20"/>
          <w:szCs w:val="20"/>
        </w:rPr>
      </w:pPr>
    </w:p>
    <w:p w14:paraId="39BC1D0E" w14:textId="6F347EE4"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gevestigd te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2)</w:t>
      </w:r>
    </w:p>
    <w:p w14:paraId="00B38479" w14:textId="77777777" w:rsidR="00795347" w:rsidRPr="009B705A" w:rsidRDefault="00795347" w:rsidP="00795347">
      <w:pPr>
        <w:rPr>
          <w:rFonts w:ascii="Calibri" w:hAnsi="Calibri"/>
          <w:color w:val="000000" w:themeColor="text1"/>
          <w:sz w:val="20"/>
          <w:szCs w:val="20"/>
        </w:rPr>
      </w:pPr>
    </w:p>
    <w:p w14:paraId="01EDB608" w14:textId="7A193EC1"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verklaart (verklaren) zich door ondertekening deze bereid de uitvoering van de dienst voor het verzorgen van </w:t>
      </w:r>
      <w:r w:rsidR="00DF6166" w:rsidRPr="009B705A">
        <w:rPr>
          <w:rFonts w:ascii="Calibri" w:hAnsi="Calibri"/>
          <w:color w:val="000000" w:themeColor="text1"/>
          <w:sz w:val="20"/>
          <w:szCs w:val="20"/>
        </w:rPr>
        <w:t>onderhoud aan de Openbare Ruimte</w:t>
      </w:r>
      <w:r w:rsidRPr="009B705A">
        <w:rPr>
          <w:rFonts w:ascii="Calibri" w:hAnsi="Calibri"/>
          <w:color w:val="000000" w:themeColor="text1"/>
          <w:sz w:val="20"/>
          <w:szCs w:val="20"/>
        </w:rPr>
        <w:t xml:space="preserve"> aan te nemen tegen </w:t>
      </w:r>
      <w:r w:rsidR="00E475A6" w:rsidRPr="009B705A">
        <w:rPr>
          <w:rFonts w:ascii="Calibri" w:hAnsi="Calibri"/>
          <w:color w:val="000000" w:themeColor="text1"/>
          <w:sz w:val="20"/>
          <w:szCs w:val="20"/>
        </w:rPr>
        <w:t xml:space="preserve"> voor een </w:t>
      </w:r>
      <w:r w:rsidR="00ED49EF">
        <w:rPr>
          <w:rFonts w:ascii="Calibri" w:hAnsi="Calibri"/>
          <w:color w:val="000000" w:themeColor="text1"/>
          <w:sz w:val="20"/>
          <w:szCs w:val="20"/>
        </w:rPr>
        <w:t>totaal</w:t>
      </w:r>
      <w:r w:rsidRPr="009B705A">
        <w:rPr>
          <w:rFonts w:ascii="Calibri" w:hAnsi="Calibri"/>
          <w:color w:val="000000" w:themeColor="text1"/>
          <w:sz w:val="20"/>
          <w:szCs w:val="20"/>
        </w:rPr>
        <w:t>bedrag, de omzetbelasting daarin niet begrepen van:</w:t>
      </w:r>
    </w:p>
    <w:p w14:paraId="0B31E367" w14:textId="71CA9A13"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ab/>
      </w:r>
    </w:p>
    <w:p w14:paraId="13ED8CA2" w14:textId="59202A66"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EUR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00F3746E" w:rsidRPr="009B705A">
        <w:rPr>
          <w:rFonts w:ascii="Calibri" w:hAnsi="Calibri"/>
          <w:color w:val="000000" w:themeColor="text1"/>
          <w:sz w:val="20"/>
          <w:szCs w:val="20"/>
        </w:rPr>
        <w:t>3</w:t>
      </w:r>
      <w:r w:rsidRPr="009B705A">
        <w:rPr>
          <w:rFonts w:ascii="Calibri" w:hAnsi="Calibri"/>
          <w:color w:val="000000" w:themeColor="text1"/>
          <w:sz w:val="20"/>
          <w:szCs w:val="20"/>
        </w:rPr>
        <w:t>)</w:t>
      </w:r>
    </w:p>
    <w:p w14:paraId="1B38EEC2" w14:textId="32D89E4B"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(zegge: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EURO)</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00F3746E" w:rsidRPr="009B705A">
        <w:rPr>
          <w:rFonts w:ascii="Calibri" w:hAnsi="Calibri"/>
          <w:color w:val="000000" w:themeColor="text1"/>
          <w:sz w:val="20"/>
          <w:szCs w:val="20"/>
        </w:rPr>
        <w:t>4</w:t>
      </w:r>
      <w:r w:rsidRPr="009B705A">
        <w:rPr>
          <w:rFonts w:ascii="Calibri" w:hAnsi="Calibri"/>
          <w:color w:val="000000" w:themeColor="text1"/>
          <w:sz w:val="20"/>
          <w:szCs w:val="20"/>
        </w:rPr>
        <w:t>)</w:t>
      </w:r>
    </w:p>
    <w:p w14:paraId="722C3C06" w14:textId="77777777" w:rsidR="00795347" w:rsidRPr="009B705A" w:rsidRDefault="00795347" w:rsidP="00795347">
      <w:pPr>
        <w:rPr>
          <w:rFonts w:ascii="Calibri" w:hAnsi="Calibri"/>
          <w:color w:val="000000" w:themeColor="text1"/>
          <w:sz w:val="20"/>
          <w:szCs w:val="20"/>
        </w:rPr>
      </w:pPr>
    </w:p>
    <w:p w14:paraId="2607B12F" w14:textId="77777777"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Het bedrag van de terzake van het Werk verschuldigde omzetbelasting bedraagt:</w:t>
      </w:r>
    </w:p>
    <w:p w14:paraId="10252D6C" w14:textId="77777777" w:rsidR="00795347" w:rsidRPr="009B705A" w:rsidRDefault="00795347" w:rsidP="00795347">
      <w:pPr>
        <w:rPr>
          <w:rFonts w:ascii="Calibri" w:hAnsi="Calibri"/>
          <w:color w:val="000000" w:themeColor="text1"/>
          <w:sz w:val="20"/>
          <w:szCs w:val="20"/>
        </w:rPr>
      </w:pPr>
    </w:p>
    <w:p w14:paraId="7D4C3770" w14:textId="3E87A299"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EUR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00F3746E" w:rsidRPr="009B705A">
        <w:rPr>
          <w:rFonts w:ascii="Calibri" w:hAnsi="Calibri"/>
          <w:color w:val="000000" w:themeColor="text1"/>
          <w:sz w:val="20"/>
          <w:szCs w:val="20"/>
        </w:rPr>
        <w:t>5</w:t>
      </w:r>
      <w:r w:rsidRPr="009B705A">
        <w:rPr>
          <w:rFonts w:ascii="Calibri" w:hAnsi="Calibri"/>
          <w:color w:val="000000" w:themeColor="text1"/>
          <w:sz w:val="20"/>
          <w:szCs w:val="20"/>
        </w:rPr>
        <w:t>)</w:t>
      </w:r>
    </w:p>
    <w:p w14:paraId="6FF7AE28" w14:textId="60D8313B"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(zegge: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EURO)</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00F3746E" w:rsidRPr="009B705A">
        <w:rPr>
          <w:rFonts w:ascii="Calibri" w:hAnsi="Calibri"/>
          <w:color w:val="000000" w:themeColor="text1"/>
          <w:sz w:val="20"/>
          <w:szCs w:val="20"/>
        </w:rPr>
        <w:t>6</w:t>
      </w:r>
      <w:r w:rsidRPr="009B705A">
        <w:rPr>
          <w:rFonts w:ascii="Calibri" w:hAnsi="Calibri"/>
          <w:color w:val="000000" w:themeColor="text1"/>
          <w:sz w:val="20"/>
          <w:szCs w:val="20"/>
        </w:rPr>
        <w:t>)</w:t>
      </w:r>
    </w:p>
    <w:p w14:paraId="0BE13915" w14:textId="77777777" w:rsidR="00795347" w:rsidRPr="009B705A" w:rsidRDefault="00795347" w:rsidP="00795347">
      <w:pPr>
        <w:rPr>
          <w:rFonts w:ascii="Calibri" w:hAnsi="Calibri"/>
          <w:color w:val="000000" w:themeColor="text1"/>
          <w:sz w:val="20"/>
          <w:szCs w:val="20"/>
        </w:rPr>
      </w:pPr>
    </w:p>
    <w:p w14:paraId="5A579A8B" w14:textId="61D07694"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De inschrijvers wijzen als gemachtigde om hen voor alle zaken het Werk betreffende te vertegenwoordigen aan, de hierboven onder A) genoemde inschrijver.</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00F3746E" w:rsidRPr="009B705A">
        <w:rPr>
          <w:rFonts w:ascii="Calibri" w:hAnsi="Calibri"/>
          <w:color w:val="000000" w:themeColor="text1"/>
          <w:sz w:val="20"/>
          <w:szCs w:val="20"/>
        </w:rPr>
        <w:t>7</w:t>
      </w:r>
      <w:r w:rsidRPr="009B705A">
        <w:rPr>
          <w:rFonts w:ascii="Calibri" w:hAnsi="Calibri"/>
          <w:color w:val="000000" w:themeColor="text1"/>
          <w:sz w:val="20"/>
          <w:szCs w:val="20"/>
        </w:rPr>
        <w:t>)</w:t>
      </w:r>
    </w:p>
    <w:p w14:paraId="1071675A" w14:textId="77777777" w:rsidR="00795347" w:rsidRPr="009B705A" w:rsidRDefault="00795347" w:rsidP="00795347">
      <w:pPr>
        <w:rPr>
          <w:rFonts w:ascii="Calibri" w:hAnsi="Calibri"/>
          <w:color w:val="000000" w:themeColor="text1"/>
          <w:sz w:val="20"/>
          <w:szCs w:val="20"/>
        </w:rPr>
      </w:pPr>
    </w:p>
    <w:p w14:paraId="6DD09E03" w14:textId="0821B6E0"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De inschrijver(s) verklaart (verklaren) deze aanbieding te doen overeenkomstig de bepalingen van het Aanbestedingsreglement Werken 2016 (ARW 2016) en met inachtneming van de bepalingen en gegevens zoals deze zijn omschreven in de uitnodiging en de nota van inlichtingen.</w:t>
      </w:r>
    </w:p>
    <w:p w14:paraId="774AB8EC" w14:textId="77777777" w:rsidR="00795347" w:rsidRPr="009B705A" w:rsidRDefault="00795347" w:rsidP="00795347">
      <w:pPr>
        <w:rPr>
          <w:rFonts w:ascii="Calibri" w:hAnsi="Calibri"/>
          <w:color w:val="000000" w:themeColor="text1"/>
          <w:sz w:val="20"/>
          <w:szCs w:val="20"/>
        </w:rPr>
      </w:pPr>
    </w:p>
    <w:p w14:paraId="08A51BDE" w14:textId="77777777"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Gedaan te …………………… de ……… - ……… - 20……</w:t>
      </w:r>
    </w:p>
    <w:p w14:paraId="412AB6F1" w14:textId="77777777" w:rsidR="00795347" w:rsidRPr="009B705A" w:rsidRDefault="00795347" w:rsidP="00795347">
      <w:pPr>
        <w:rPr>
          <w:rFonts w:ascii="Calibri" w:hAnsi="Calibri"/>
          <w:color w:val="000000" w:themeColor="text1"/>
          <w:sz w:val="20"/>
          <w:szCs w:val="20"/>
        </w:rPr>
      </w:pPr>
    </w:p>
    <w:p w14:paraId="1EB9043C" w14:textId="77777777"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De inschrijver(s),</w:t>
      </w:r>
    </w:p>
    <w:p w14:paraId="3AE42C9E" w14:textId="77777777" w:rsidR="00795347" w:rsidRPr="009B705A" w:rsidRDefault="00795347" w:rsidP="00795347">
      <w:pPr>
        <w:rPr>
          <w:rFonts w:ascii="Calibri" w:hAnsi="Calibri"/>
          <w:color w:val="000000" w:themeColor="text1"/>
          <w:sz w:val="20"/>
          <w:szCs w:val="20"/>
        </w:rPr>
      </w:pPr>
    </w:p>
    <w:p w14:paraId="5E90736D" w14:textId="77777777"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 xml:space="preserve">A) </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(handtekening)</w:t>
      </w:r>
    </w:p>
    <w:p w14:paraId="66A9081E" w14:textId="77777777" w:rsidR="00795347" w:rsidRPr="009B705A" w:rsidRDefault="00795347" w:rsidP="00795347">
      <w:pPr>
        <w:rPr>
          <w:rFonts w:ascii="Calibri" w:hAnsi="Calibri"/>
          <w:color w:val="000000" w:themeColor="text1"/>
          <w:sz w:val="20"/>
          <w:szCs w:val="20"/>
        </w:rPr>
      </w:pPr>
    </w:p>
    <w:p w14:paraId="7DA959D6" w14:textId="77777777"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B)</w:t>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r>
      <w:r w:rsidRPr="009B705A">
        <w:rPr>
          <w:rFonts w:ascii="Calibri" w:hAnsi="Calibri"/>
          <w:color w:val="000000" w:themeColor="text1"/>
          <w:sz w:val="20"/>
          <w:szCs w:val="20"/>
        </w:rPr>
        <w:tab/>
        <w:t>(handtekening)</w:t>
      </w:r>
    </w:p>
    <w:p w14:paraId="64E85902" w14:textId="77777777" w:rsidR="00795347" w:rsidRPr="009B705A" w:rsidRDefault="00795347" w:rsidP="00795347">
      <w:pPr>
        <w:rPr>
          <w:rFonts w:ascii="Calibri" w:hAnsi="Calibri"/>
          <w:color w:val="000000" w:themeColor="text1"/>
          <w:sz w:val="20"/>
          <w:szCs w:val="20"/>
        </w:rPr>
      </w:pPr>
    </w:p>
    <w:p w14:paraId="40AB7BB7" w14:textId="77777777" w:rsidR="00795347" w:rsidRPr="009B705A" w:rsidRDefault="00795347" w:rsidP="00795347">
      <w:pPr>
        <w:rPr>
          <w:rFonts w:ascii="Calibri" w:hAnsi="Calibri"/>
          <w:color w:val="000000" w:themeColor="text1"/>
          <w:sz w:val="20"/>
          <w:szCs w:val="20"/>
        </w:rPr>
      </w:pPr>
    </w:p>
    <w:p w14:paraId="0DB5FB18" w14:textId="77777777" w:rsidR="00795347" w:rsidRPr="009B705A" w:rsidRDefault="00795347" w:rsidP="00795347">
      <w:pPr>
        <w:rPr>
          <w:rFonts w:ascii="Calibri" w:hAnsi="Calibri"/>
          <w:color w:val="000000" w:themeColor="text1"/>
          <w:sz w:val="20"/>
          <w:szCs w:val="20"/>
        </w:rPr>
      </w:pPr>
      <w:r w:rsidRPr="009B705A">
        <w:rPr>
          <w:rFonts w:ascii="Calibri" w:hAnsi="Calibri"/>
          <w:color w:val="000000" w:themeColor="text1"/>
          <w:sz w:val="20"/>
          <w:szCs w:val="20"/>
        </w:rPr>
        <w:t>1.</w:t>
      </w:r>
      <w:r w:rsidRPr="009B705A">
        <w:rPr>
          <w:rFonts w:ascii="Calibri" w:hAnsi="Calibri"/>
          <w:color w:val="000000" w:themeColor="text1"/>
          <w:sz w:val="20"/>
          <w:szCs w:val="20"/>
        </w:rPr>
        <w:tab/>
        <w:t>Bij een natuurlijke persoon naam en voornaam voluit, bij een rechtspersoon de statutaire naam.</w:t>
      </w:r>
    </w:p>
    <w:p w14:paraId="3D2B8DD7" w14:textId="4D1C14EC" w:rsidR="00795347" w:rsidRPr="009B705A" w:rsidRDefault="00795347" w:rsidP="00E475A6">
      <w:pPr>
        <w:ind w:left="705" w:hanging="705"/>
        <w:rPr>
          <w:rFonts w:ascii="Calibri" w:hAnsi="Calibri"/>
          <w:color w:val="000000" w:themeColor="text1"/>
          <w:sz w:val="20"/>
          <w:szCs w:val="20"/>
        </w:rPr>
      </w:pPr>
      <w:r w:rsidRPr="009B705A">
        <w:rPr>
          <w:rFonts w:ascii="Calibri" w:hAnsi="Calibri"/>
          <w:color w:val="000000" w:themeColor="text1"/>
          <w:sz w:val="20"/>
          <w:szCs w:val="20"/>
        </w:rPr>
        <w:t>2.</w:t>
      </w:r>
      <w:r w:rsidRPr="009B705A">
        <w:rPr>
          <w:rFonts w:ascii="Calibri" w:hAnsi="Calibri"/>
          <w:color w:val="000000" w:themeColor="text1"/>
          <w:sz w:val="20"/>
          <w:szCs w:val="20"/>
        </w:rPr>
        <w:tab/>
        <w:t>Bij een natuurlijke persoon de woonplaats, bij rechtspersoon de vestigingsplaats, met volledig adres en zo nodig vermelding van de provincie en het land.</w:t>
      </w:r>
    </w:p>
    <w:p w14:paraId="4AED35D0" w14:textId="6B5B52D1" w:rsidR="00795347" w:rsidRPr="009B705A" w:rsidRDefault="00F3746E" w:rsidP="00795347">
      <w:pPr>
        <w:rPr>
          <w:rFonts w:ascii="Calibri" w:hAnsi="Calibri"/>
          <w:color w:val="000000" w:themeColor="text1"/>
          <w:sz w:val="20"/>
          <w:szCs w:val="20"/>
        </w:rPr>
      </w:pPr>
      <w:r w:rsidRPr="009B705A">
        <w:rPr>
          <w:rFonts w:ascii="Calibri" w:hAnsi="Calibri"/>
          <w:color w:val="000000" w:themeColor="text1"/>
          <w:sz w:val="20"/>
          <w:szCs w:val="20"/>
        </w:rPr>
        <w:t>3</w:t>
      </w:r>
      <w:r w:rsidR="00795347" w:rsidRPr="009B705A">
        <w:rPr>
          <w:rFonts w:ascii="Calibri" w:hAnsi="Calibri"/>
          <w:color w:val="000000" w:themeColor="text1"/>
          <w:sz w:val="20"/>
          <w:szCs w:val="20"/>
        </w:rPr>
        <w:t>.</w:t>
      </w:r>
      <w:r w:rsidR="00795347" w:rsidRPr="009B705A">
        <w:rPr>
          <w:rFonts w:ascii="Calibri" w:hAnsi="Calibri"/>
          <w:color w:val="000000" w:themeColor="text1"/>
          <w:sz w:val="20"/>
          <w:szCs w:val="20"/>
        </w:rPr>
        <w:tab/>
        <w:t>Geraamde opdrachtsom in cijfers.</w:t>
      </w:r>
    </w:p>
    <w:p w14:paraId="09365C0F" w14:textId="7266F1CD" w:rsidR="00795347" w:rsidRPr="009B705A" w:rsidRDefault="00F3746E" w:rsidP="00795347">
      <w:pPr>
        <w:rPr>
          <w:rFonts w:ascii="Calibri" w:hAnsi="Calibri"/>
          <w:color w:val="000000" w:themeColor="text1"/>
          <w:sz w:val="20"/>
          <w:szCs w:val="20"/>
        </w:rPr>
      </w:pPr>
      <w:r w:rsidRPr="009B705A">
        <w:rPr>
          <w:rFonts w:ascii="Calibri" w:hAnsi="Calibri"/>
          <w:color w:val="000000" w:themeColor="text1"/>
          <w:sz w:val="20"/>
          <w:szCs w:val="20"/>
        </w:rPr>
        <w:t>4</w:t>
      </w:r>
      <w:r w:rsidR="00795347" w:rsidRPr="009B705A">
        <w:rPr>
          <w:rFonts w:ascii="Calibri" w:hAnsi="Calibri"/>
          <w:color w:val="000000" w:themeColor="text1"/>
          <w:sz w:val="20"/>
          <w:szCs w:val="20"/>
        </w:rPr>
        <w:t>.</w:t>
      </w:r>
      <w:r w:rsidR="00795347" w:rsidRPr="009B705A">
        <w:rPr>
          <w:rFonts w:ascii="Calibri" w:hAnsi="Calibri"/>
          <w:color w:val="000000" w:themeColor="text1"/>
          <w:sz w:val="20"/>
          <w:szCs w:val="20"/>
        </w:rPr>
        <w:tab/>
        <w:t>Geraamde opdrachtsom in letters.</w:t>
      </w:r>
    </w:p>
    <w:p w14:paraId="057669B8" w14:textId="1874F70B" w:rsidR="00795347" w:rsidRPr="009B705A" w:rsidRDefault="00F3746E" w:rsidP="00795347">
      <w:pPr>
        <w:rPr>
          <w:rFonts w:ascii="Calibri" w:hAnsi="Calibri"/>
          <w:color w:val="000000" w:themeColor="text1"/>
          <w:sz w:val="20"/>
          <w:szCs w:val="20"/>
        </w:rPr>
      </w:pPr>
      <w:r w:rsidRPr="009B705A">
        <w:rPr>
          <w:rFonts w:ascii="Calibri" w:hAnsi="Calibri"/>
          <w:color w:val="000000" w:themeColor="text1"/>
          <w:sz w:val="20"/>
          <w:szCs w:val="20"/>
        </w:rPr>
        <w:t>5</w:t>
      </w:r>
      <w:r w:rsidR="00795347" w:rsidRPr="009B705A">
        <w:rPr>
          <w:rFonts w:ascii="Calibri" w:hAnsi="Calibri"/>
          <w:color w:val="000000" w:themeColor="text1"/>
          <w:sz w:val="20"/>
          <w:szCs w:val="20"/>
        </w:rPr>
        <w:t>.</w:t>
      </w:r>
      <w:r w:rsidR="00795347" w:rsidRPr="009B705A">
        <w:rPr>
          <w:rFonts w:ascii="Calibri" w:hAnsi="Calibri"/>
          <w:color w:val="000000" w:themeColor="text1"/>
          <w:sz w:val="20"/>
          <w:szCs w:val="20"/>
        </w:rPr>
        <w:tab/>
        <w:t>Bedrag van de omzetbelasting in cijfers.</w:t>
      </w:r>
    </w:p>
    <w:p w14:paraId="2AC26926" w14:textId="6A799812" w:rsidR="00795347" w:rsidRPr="009B705A" w:rsidRDefault="00F3746E" w:rsidP="00795347">
      <w:pPr>
        <w:rPr>
          <w:rFonts w:ascii="Calibri" w:hAnsi="Calibri"/>
          <w:color w:val="000000" w:themeColor="text1"/>
          <w:sz w:val="20"/>
          <w:szCs w:val="20"/>
        </w:rPr>
      </w:pPr>
      <w:r w:rsidRPr="009B705A">
        <w:rPr>
          <w:rFonts w:ascii="Calibri" w:hAnsi="Calibri"/>
          <w:color w:val="000000" w:themeColor="text1"/>
          <w:sz w:val="20"/>
          <w:szCs w:val="20"/>
        </w:rPr>
        <w:t>6</w:t>
      </w:r>
      <w:r w:rsidR="00795347" w:rsidRPr="009B705A">
        <w:rPr>
          <w:rFonts w:ascii="Calibri" w:hAnsi="Calibri"/>
          <w:color w:val="000000" w:themeColor="text1"/>
          <w:sz w:val="20"/>
          <w:szCs w:val="20"/>
        </w:rPr>
        <w:t>.</w:t>
      </w:r>
      <w:r w:rsidR="00795347" w:rsidRPr="009B705A">
        <w:rPr>
          <w:rFonts w:ascii="Calibri" w:hAnsi="Calibri"/>
          <w:color w:val="000000" w:themeColor="text1"/>
          <w:sz w:val="20"/>
          <w:szCs w:val="20"/>
        </w:rPr>
        <w:tab/>
        <w:t>Bedrag van de omzetbelasting in letters.</w:t>
      </w:r>
    </w:p>
    <w:p w14:paraId="4F19A7EC" w14:textId="09B19B71" w:rsidR="003177E7" w:rsidRPr="009B705A" w:rsidRDefault="00F3746E" w:rsidP="002B0593">
      <w:pPr>
        <w:rPr>
          <w:rFonts w:ascii="Calibri" w:hAnsi="Calibri"/>
          <w:color w:val="000000" w:themeColor="text1"/>
          <w:sz w:val="20"/>
          <w:szCs w:val="20"/>
        </w:rPr>
      </w:pPr>
      <w:r w:rsidRPr="009B705A">
        <w:rPr>
          <w:rFonts w:ascii="Calibri" w:hAnsi="Calibri"/>
          <w:color w:val="000000" w:themeColor="text1"/>
          <w:sz w:val="20"/>
          <w:szCs w:val="20"/>
        </w:rPr>
        <w:t>7</w:t>
      </w:r>
      <w:r w:rsidR="00795347" w:rsidRPr="009B705A">
        <w:rPr>
          <w:rFonts w:ascii="Calibri" w:hAnsi="Calibri"/>
          <w:color w:val="000000" w:themeColor="text1"/>
          <w:sz w:val="20"/>
          <w:szCs w:val="20"/>
        </w:rPr>
        <w:t>.</w:t>
      </w:r>
      <w:r w:rsidR="00795347" w:rsidRPr="009B705A">
        <w:rPr>
          <w:rFonts w:ascii="Calibri" w:hAnsi="Calibri"/>
          <w:color w:val="000000" w:themeColor="text1"/>
          <w:sz w:val="20"/>
          <w:szCs w:val="20"/>
        </w:rPr>
        <w:tab/>
        <w:t>Deze aanwijzing is alleen van toepassing, indien de inschrijving door twee of meer inschrijvers gezamenlijk geschiedt.</w:t>
      </w:r>
    </w:p>
    <w:sectPr w:rsidR="003177E7" w:rsidRPr="009B705A" w:rsidSect="00795347">
      <w:headerReference w:type="default" r:id="rId6"/>
      <w:footerReference w:type="default" r:id="rId7"/>
      <w:headerReference w:type="first" r:id="rId8"/>
      <w:pgSz w:w="11900" w:h="16840"/>
      <w:pgMar w:top="2523" w:right="1417" w:bottom="56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ECFAB" w14:textId="77777777" w:rsidR="00274EB8" w:rsidRDefault="00274EB8" w:rsidP="000D7E52">
      <w:r>
        <w:separator/>
      </w:r>
    </w:p>
  </w:endnote>
  <w:endnote w:type="continuationSeparator" w:id="0">
    <w:p w14:paraId="49B7A97D" w14:textId="77777777" w:rsidR="00274EB8" w:rsidRDefault="00274EB8" w:rsidP="000D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Cambria"/>
    <w:charset w:val="00"/>
    <w:family w:val="roman"/>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BCE46" w14:textId="77777777" w:rsidR="000D7E52" w:rsidRDefault="000D7E52"/>
  <w:p w14:paraId="08752268" w14:textId="77777777" w:rsidR="000D7E52" w:rsidRDefault="000D7E5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BEAE4" w14:textId="77777777" w:rsidR="00274EB8" w:rsidRDefault="00274EB8" w:rsidP="000D7E52">
      <w:r>
        <w:separator/>
      </w:r>
    </w:p>
  </w:footnote>
  <w:footnote w:type="continuationSeparator" w:id="0">
    <w:p w14:paraId="28E4E328" w14:textId="77777777" w:rsidR="00274EB8" w:rsidRDefault="00274EB8" w:rsidP="000D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B8ED7" w14:textId="77777777" w:rsidR="000D7E52" w:rsidRPr="000D7E52" w:rsidRDefault="003177E7" w:rsidP="003177E7">
    <w:pPr>
      <w:pStyle w:val="Koptekst"/>
      <w:tabs>
        <w:tab w:val="clear" w:pos="4536"/>
        <w:tab w:val="clear" w:pos="9072"/>
        <w:tab w:val="left" w:pos="1728"/>
      </w:tabs>
    </w:pPr>
    <w:r>
      <w:rPr>
        <w:noProof/>
      </w:rPr>
      <w:drawing>
        <wp:anchor distT="0" distB="0" distL="114300" distR="114300" simplePos="0" relativeHeight="251665408" behindDoc="1" locked="0" layoutInCell="1" allowOverlap="1" wp14:anchorId="09505ED3" wp14:editId="6B526FF5">
          <wp:simplePos x="0" y="0"/>
          <wp:positionH relativeFrom="page">
            <wp:posOffset>0</wp:posOffset>
          </wp:positionH>
          <wp:positionV relativeFrom="paragraph">
            <wp:posOffset>-488769</wp:posOffset>
          </wp:positionV>
          <wp:extent cx="613954" cy="10705525"/>
          <wp:effectExtent l="0" t="0" r="0" b="0"/>
          <wp:wrapNone/>
          <wp:docPr id="36" name="Afbeeld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papier 1606193.png"/>
                  <pic:cNvPicPr/>
                </pic:nvPicPr>
                <pic:blipFill rotWithShape="1">
                  <a:blip r:embed="rId1">
                    <a:extLst>
                      <a:ext uri="{28A0092B-C50C-407E-A947-70E740481C1C}">
                        <a14:useLocalDpi xmlns:a14="http://schemas.microsoft.com/office/drawing/2010/main" val="0"/>
                      </a:ext>
                    </a:extLst>
                  </a:blip>
                  <a:srcRect r="91860"/>
                  <a:stretch/>
                </pic:blipFill>
                <pic:spPr bwMode="auto">
                  <a:xfrm>
                    <a:off x="0" y="0"/>
                    <a:ext cx="613987" cy="107061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D7E52">
      <w:rPr>
        <w:noProof/>
      </w:rPr>
      <w:softHyphen/>
    </w:r>
    <w:r w:rsidR="000D7E52">
      <w:rPr>
        <w:noProof/>
      </w:rPr>
      <w:softHyphen/>
    </w:r>
    <w:r>
      <w:rPr>
        <w:noProof/>
      </w:rPr>
      <w:tab/>
    </w:r>
  </w:p>
  <w:p w14:paraId="6ED395F6" w14:textId="77777777" w:rsidR="000D7E52" w:rsidRPr="000D7E52" w:rsidRDefault="000D7E52" w:rsidP="000D7E5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A0EE8" w14:textId="77777777" w:rsidR="00162DA3" w:rsidRDefault="00B327FD">
    <w:pPr>
      <w:pStyle w:val="Koptekst"/>
    </w:pPr>
    <w:r>
      <w:rPr>
        <w:noProof/>
      </w:rPr>
      <w:drawing>
        <wp:anchor distT="0" distB="0" distL="114300" distR="114300" simplePos="0" relativeHeight="251663360" behindDoc="1" locked="0" layoutInCell="1" allowOverlap="1" wp14:anchorId="549E09C1" wp14:editId="1F534C98">
          <wp:simplePos x="0" y="0"/>
          <wp:positionH relativeFrom="page">
            <wp:align>right</wp:align>
          </wp:positionH>
          <wp:positionV relativeFrom="paragraph">
            <wp:posOffset>-520089</wp:posOffset>
          </wp:positionV>
          <wp:extent cx="7542935" cy="10706100"/>
          <wp:effectExtent l="0" t="0" r="1270" b="0"/>
          <wp:wrapNone/>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papier 1606193.png"/>
                  <pic:cNvPicPr/>
                </pic:nvPicPr>
                <pic:blipFill>
                  <a:blip r:embed="rId1">
                    <a:extLst>
                      <a:ext uri="{28A0092B-C50C-407E-A947-70E740481C1C}">
                        <a14:useLocalDpi xmlns:a14="http://schemas.microsoft.com/office/drawing/2010/main" val="0"/>
                      </a:ext>
                    </a:extLst>
                  </a:blip>
                  <a:stretch>
                    <a:fillRect/>
                  </a:stretch>
                </pic:blipFill>
                <pic:spPr>
                  <a:xfrm>
                    <a:off x="0" y="0"/>
                    <a:ext cx="7542935" cy="107061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EB8"/>
    <w:rsid w:val="00000E2A"/>
    <w:rsid w:val="00047220"/>
    <w:rsid w:val="000D2758"/>
    <w:rsid w:val="000D7E52"/>
    <w:rsid w:val="000E5D69"/>
    <w:rsid w:val="00116A46"/>
    <w:rsid w:val="00134334"/>
    <w:rsid w:val="00162DA3"/>
    <w:rsid w:val="00193ED2"/>
    <w:rsid w:val="00197056"/>
    <w:rsid w:val="00274EB8"/>
    <w:rsid w:val="002B0593"/>
    <w:rsid w:val="002B3FAF"/>
    <w:rsid w:val="002E31F7"/>
    <w:rsid w:val="002E719D"/>
    <w:rsid w:val="002F5DBD"/>
    <w:rsid w:val="003177E7"/>
    <w:rsid w:val="00330210"/>
    <w:rsid w:val="00366020"/>
    <w:rsid w:val="004052C8"/>
    <w:rsid w:val="00423CA1"/>
    <w:rsid w:val="005116EB"/>
    <w:rsid w:val="005613BF"/>
    <w:rsid w:val="0066379C"/>
    <w:rsid w:val="00795347"/>
    <w:rsid w:val="0083609F"/>
    <w:rsid w:val="008B09BD"/>
    <w:rsid w:val="008B5F8F"/>
    <w:rsid w:val="00946560"/>
    <w:rsid w:val="009B705A"/>
    <w:rsid w:val="00A25869"/>
    <w:rsid w:val="00A47B0E"/>
    <w:rsid w:val="00A7138E"/>
    <w:rsid w:val="00B03221"/>
    <w:rsid w:val="00B27E12"/>
    <w:rsid w:val="00B327FD"/>
    <w:rsid w:val="00B875F9"/>
    <w:rsid w:val="00BB18E1"/>
    <w:rsid w:val="00CC3FFF"/>
    <w:rsid w:val="00DA5111"/>
    <w:rsid w:val="00DF6166"/>
    <w:rsid w:val="00E475A6"/>
    <w:rsid w:val="00E5246A"/>
    <w:rsid w:val="00ED49EF"/>
    <w:rsid w:val="00F374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5685F4F"/>
  <w14:defaultImageDpi w14:val="32767"/>
  <w15:chartTrackingRefBased/>
  <w15:docId w15:val="{A1C11FB5-6A85-4202-9E9F-49BD527E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D7E52"/>
    <w:pPr>
      <w:tabs>
        <w:tab w:val="center" w:pos="4536"/>
        <w:tab w:val="right" w:pos="9072"/>
      </w:tabs>
    </w:pPr>
  </w:style>
  <w:style w:type="character" w:customStyle="1" w:styleId="KoptekstChar">
    <w:name w:val="Koptekst Char"/>
    <w:basedOn w:val="Standaardalinea-lettertype"/>
    <w:link w:val="Koptekst"/>
    <w:uiPriority w:val="99"/>
    <w:rsid w:val="000D7E52"/>
  </w:style>
  <w:style w:type="paragraph" w:styleId="Voettekst">
    <w:name w:val="footer"/>
    <w:basedOn w:val="Standaard"/>
    <w:link w:val="VoettekstChar"/>
    <w:uiPriority w:val="99"/>
    <w:unhideWhenUsed/>
    <w:rsid w:val="000D7E52"/>
    <w:pPr>
      <w:tabs>
        <w:tab w:val="center" w:pos="4536"/>
        <w:tab w:val="right" w:pos="9072"/>
      </w:tabs>
    </w:pPr>
  </w:style>
  <w:style w:type="character" w:customStyle="1" w:styleId="VoettekstChar">
    <w:name w:val="Voettekst Char"/>
    <w:basedOn w:val="Standaardalinea-lettertype"/>
    <w:link w:val="Voettekst"/>
    <w:uiPriority w:val="99"/>
    <w:rsid w:val="000D7E52"/>
  </w:style>
  <w:style w:type="table" w:styleId="Tabelraster">
    <w:name w:val="Table Grid"/>
    <w:basedOn w:val="Standaardtabel"/>
    <w:uiPriority w:val="39"/>
    <w:rsid w:val="000D7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alinea">
    <w:name w:val="[Basisalinea]"/>
    <w:basedOn w:val="Standaard"/>
    <w:uiPriority w:val="99"/>
    <w:rsid w:val="000D7E52"/>
    <w:pPr>
      <w:autoSpaceDE w:val="0"/>
      <w:autoSpaceDN w:val="0"/>
      <w:adjustRightInd w:val="0"/>
      <w:spacing w:line="288" w:lineRule="auto"/>
      <w:textAlignment w:val="center"/>
    </w:pPr>
    <w:rPr>
      <w:rFonts w:ascii="Minion Pro" w:hAnsi="Minion Pro" w:cs="Minion Pro"/>
      <w:color w:val="000000"/>
    </w:rPr>
  </w:style>
  <w:style w:type="character" w:styleId="Hyperlink">
    <w:name w:val="Hyperlink"/>
    <w:basedOn w:val="Standaardalinea-lettertype"/>
    <w:uiPriority w:val="99"/>
    <w:unhideWhenUsed/>
    <w:rsid w:val="000D7E52"/>
    <w:rPr>
      <w:color w:val="0563C1" w:themeColor="hyperlink"/>
      <w:u w:val="single"/>
    </w:rPr>
  </w:style>
  <w:style w:type="character" w:styleId="Onopgelostemelding">
    <w:name w:val="Unresolved Mention"/>
    <w:basedOn w:val="Standaardalinea-lettertype"/>
    <w:uiPriority w:val="99"/>
    <w:rsid w:val="000D7E52"/>
    <w:rPr>
      <w:color w:val="605E5C"/>
      <w:shd w:val="clear" w:color="auto" w:fill="E1DFDD"/>
    </w:rPr>
  </w:style>
  <w:style w:type="paragraph" w:customStyle="1" w:styleId="Basis">
    <w:name w:val="Basis"/>
    <w:basedOn w:val="Standaard"/>
    <w:link w:val="BasisChar"/>
    <w:qFormat/>
    <w:rsid w:val="00116A46"/>
    <w:rPr>
      <w:rFonts w:ascii="Calibri" w:hAnsi="Calibri"/>
      <w:color w:val="323232"/>
      <w:sz w:val="22"/>
    </w:rPr>
  </w:style>
  <w:style w:type="paragraph" w:customStyle="1" w:styleId="Titel1-blauw">
    <w:name w:val="Titel 1 - blauw"/>
    <w:basedOn w:val="Basis"/>
    <w:link w:val="Titel1-blauwChar"/>
    <w:qFormat/>
    <w:rsid w:val="00197056"/>
    <w:rPr>
      <w:b/>
      <w:color w:val="005293"/>
      <w:sz w:val="32"/>
    </w:rPr>
  </w:style>
  <w:style w:type="character" w:customStyle="1" w:styleId="BasisChar">
    <w:name w:val="Basis Char"/>
    <w:basedOn w:val="Standaardalinea-lettertype"/>
    <w:link w:val="Basis"/>
    <w:rsid w:val="00116A46"/>
    <w:rPr>
      <w:rFonts w:ascii="Calibri" w:hAnsi="Calibri"/>
      <w:color w:val="323232"/>
      <w:sz w:val="22"/>
    </w:rPr>
  </w:style>
  <w:style w:type="paragraph" w:customStyle="1" w:styleId="Titel1-grijs">
    <w:name w:val="Titel 1 - grijs"/>
    <w:basedOn w:val="Titel1-blauw"/>
    <w:link w:val="Titel1-grijsChar"/>
    <w:qFormat/>
    <w:rsid w:val="00197056"/>
    <w:rPr>
      <w:color w:val="8B8D8E"/>
    </w:rPr>
  </w:style>
  <w:style w:type="character" w:customStyle="1" w:styleId="Titel1-blauwChar">
    <w:name w:val="Titel 1 - blauw Char"/>
    <w:basedOn w:val="BasisChar"/>
    <w:link w:val="Titel1-blauw"/>
    <w:rsid w:val="00197056"/>
    <w:rPr>
      <w:rFonts w:ascii="Calibri" w:hAnsi="Calibri"/>
      <w:b/>
      <w:color w:val="005293"/>
      <w:sz w:val="32"/>
    </w:rPr>
  </w:style>
  <w:style w:type="paragraph" w:customStyle="1" w:styleId="Titel2-blauw">
    <w:name w:val="Titel 2 - blauw"/>
    <w:basedOn w:val="Titel1-grijs"/>
    <w:link w:val="Titel2-blauwChar"/>
    <w:qFormat/>
    <w:rsid w:val="00197056"/>
    <w:rPr>
      <w:b w:val="0"/>
      <w:color w:val="005293"/>
      <w:sz w:val="28"/>
    </w:rPr>
  </w:style>
  <w:style w:type="character" w:customStyle="1" w:styleId="Titel1-grijsChar">
    <w:name w:val="Titel 1 - grijs Char"/>
    <w:basedOn w:val="Titel1-blauwChar"/>
    <w:link w:val="Titel1-grijs"/>
    <w:rsid w:val="00197056"/>
    <w:rPr>
      <w:rFonts w:ascii="Calibri" w:hAnsi="Calibri"/>
      <w:b/>
      <w:color w:val="8B8D8E"/>
      <w:sz w:val="32"/>
    </w:rPr>
  </w:style>
  <w:style w:type="paragraph" w:customStyle="1" w:styleId="Titel2-grijs">
    <w:name w:val="Titel 2 - grijs"/>
    <w:basedOn w:val="Titel2-blauw"/>
    <w:link w:val="Titel2-grijsChar"/>
    <w:qFormat/>
    <w:rsid w:val="00197056"/>
    <w:rPr>
      <w:color w:val="8B8D8E"/>
    </w:rPr>
  </w:style>
  <w:style w:type="character" w:customStyle="1" w:styleId="Titel2-blauwChar">
    <w:name w:val="Titel 2 - blauw Char"/>
    <w:basedOn w:val="Titel1-grijsChar"/>
    <w:link w:val="Titel2-blauw"/>
    <w:rsid w:val="00197056"/>
    <w:rPr>
      <w:rFonts w:ascii="Calibri" w:hAnsi="Calibri"/>
      <w:b w:val="0"/>
      <w:color w:val="005293"/>
      <w:sz w:val="28"/>
    </w:rPr>
  </w:style>
  <w:style w:type="character" w:customStyle="1" w:styleId="Titel2-grijsChar">
    <w:name w:val="Titel 2 - grijs Char"/>
    <w:basedOn w:val="Titel2-blauwChar"/>
    <w:link w:val="Titel2-grijs"/>
    <w:rsid w:val="00197056"/>
    <w:rPr>
      <w:rFonts w:ascii="Calibri" w:hAnsi="Calibri"/>
      <w:b w:val="0"/>
      <w:color w:val="8B8D8E"/>
      <w:sz w:val="28"/>
    </w:rPr>
  </w:style>
  <w:style w:type="character" w:styleId="Verwijzingopmerking">
    <w:name w:val="annotation reference"/>
    <w:basedOn w:val="Standaardalinea-lettertype"/>
    <w:uiPriority w:val="99"/>
    <w:semiHidden/>
    <w:unhideWhenUsed/>
    <w:rsid w:val="005613BF"/>
    <w:rPr>
      <w:sz w:val="16"/>
      <w:szCs w:val="16"/>
    </w:rPr>
  </w:style>
  <w:style w:type="paragraph" w:styleId="Tekstopmerking">
    <w:name w:val="annotation text"/>
    <w:basedOn w:val="Standaard"/>
    <w:link w:val="TekstopmerkingChar"/>
    <w:uiPriority w:val="99"/>
    <w:unhideWhenUsed/>
    <w:rsid w:val="005613BF"/>
    <w:rPr>
      <w:sz w:val="20"/>
      <w:szCs w:val="20"/>
    </w:rPr>
  </w:style>
  <w:style w:type="character" w:customStyle="1" w:styleId="TekstopmerkingChar">
    <w:name w:val="Tekst opmerking Char"/>
    <w:basedOn w:val="Standaardalinea-lettertype"/>
    <w:link w:val="Tekstopmerking"/>
    <w:uiPriority w:val="99"/>
    <w:rsid w:val="005613BF"/>
    <w:rPr>
      <w:sz w:val="20"/>
      <w:szCs w:val="20"/>
    </w:rPr>
  </w:style>
  <w:style w:type="paragraph" w:styleId="Onderwerpvanopmerking">
    <w:name w:val="annotation subject"/>
    <w:basedOn w:val="Tekstopmerking"/>
    <w:next w:val="Tekstopmerking"/>
    <w:link w:val="OnderwerpvanopmerkingChar"/>
    <w:uiPriority w:val="99"/>
    <w:semiHidden/>
    <w:unhideWhenUsed/>
    <w:rsid w:val="005613BF"/>
    <w:rPr>
      <w:b/>
      <w:bCs/>
    </w:rPr>
  </w:style>
  <w:style w:type="character" w:customStyle="1" w:styleId="OnderwerpvanopmerkingChar">
    <w:name w:val="Onderwerp van opmerking Char"/>
    <w:basedOn w:val="TekstopmerkingChar"/>
    <w:link w:val="Onderwerpvanopmerking"/>
    <w:uiPriority w:val="99"/>
    <w:semiHidden/>
    <w:rsid w:val="005613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n%20Versantvoort\Dropbox\Jens%20Tendermanagement\Briefpapier\Brief-%20en%20vervolgpapier%20Word%20template%20def.dotx"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 en vervolgpapier Word template def.dotx</Template>
  <TotalTime>5</TotalTime>
  <Pages>1</Pages>
  <Words>291</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 Versantvoort</dc:creator>
  <cp:keywords/>
  <dc:description/>
  <cp:lastModifiedBy>Maddy Vaessen</cp:lastModifiedBy>
  <cp:revision>5</cp:revision>
  <cp:lastPrinted>2019-09-03T07:50:00Z</cp:lastPrinted>
  <dcterms:created xsi:type="dcterms:W3CDTF">2023-07-18T12:34:00Z</dcterms:created>
  <dcterms:modified xsi:type="dcterms:W3CDTF">2023-10-16T13:49:00Z</dcterms:modified>
</cp:coreProperties>
</file>